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6B" w:rsidRDefault="0017696B" w:rsidP="00176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BRAUNCH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7696B" w:rsidRDefault="0017696B" w:rsidP="00176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Master of </w:t>
      </w:r>
      <w:proofErr w:type="spellStart"/>
      <w:r>
        <w:rPr>
          <w:rFonts w:ascii="Times New Roman" w:hAnsi="Times New Roman" w:cs="Times New Roman"/>
        </w:rPr>
        <w:t>Mettingham</w:t>
      </w:r>
      <w:proofErr w:type="spellEnd"/>
      <w:r>
        <w:rPr>
          <w:rFonts w:ascii="Times New Roman" w:hAnsi="Times New Roman" w:cs="Times New Roman"/>
        </w:rPr>
        <w:t xml:space="preserve"> College, Suffolk.</w:t>
      </w:r>
    </w:p>
    <w:p w:rsidR="0017696B" w:rsidRDefault="0017696B" w:rsidP="0017696B">
      <w:pPr>
        <w:rPr>
          <w:rFonts w:ascii="Times New Roman" w:hAnsi="Times New Roman" w:cs="Times New Roman"/>
        </w:rPr>
      </w:pPr>
    </w:p>
    <w:p w:rsidR="0017696B" w:rsidRDefault="0017696B" w:rsidP="0017696B">
      <w:pPr>
        <w:rPr>
          <w:rFonts w:ascii="Times New Roman" w:hAnsi="Times New Roman" w:cs="Times New Roman"/>
        </w:rPr>
      </w:pPr>
    </w:p>
    <w:p w:rsidR="0017696B" w:rsidRDefault="0017696B" w:rsidP="00176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Kent of Howe by Brook, </w:t>
      </w:r>
    </w:p>
    <w:p w:rsidR="0017696B" w:rsidRDefault="0017696B" w:rsidP="00176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Norfolk(q.v.).</w:t>
      </w:r>
    </w:p>
    <w:p w:rsidR="0017696B" w:rsidRDefault="0017696B" w:rsidP="00176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17696B" w:rsidRDefault="0017696B" w:rsidP="00176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Blofeld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Hemsby</w:t>
      </w:r>
      <w:proofErr w:type="spellEnd"/>
      <w:r>
        <w:rPr>
          <w:rFonts w:ascii="Times New Roman" w:hAnsi="Times New Roman" w:cs="Times New Roman"/>
        </w:rPr>
        <w:t>, Norfolk(q.v.).</w:t>
      </w:r>
    </w:p>
    <w:p w:rsidR="0017696B" w:rsidRDefault="0017696B" w:rsidP="00176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17696B" w:rsidRDefault="0017696B" w:rsidP="00176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Swayn</w:t>
      </w:r>
      <w:proofErr w:type="spellEnd"/>
      <w:r>
        <w:rPr>
          <w:rFonts w:ascii="Times New Roman" w:hAnsi="Times New Roman" w:cs="Times New Roman"/>
        </w:rPr>
        <w:t xml:space="preserve"> of Norwich(q.v.) and Robert</w:t>
      </w:r>
    </w:p>
    <w:p w:rsidR="0017696B" w:rsidRDefault="0017696B" w:rsidP="00176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Kent of Howe by Brook, Norfolk(q.v.).</w:t>
      </w:r>
    </w:p>
    <w:p w:rsidR="0017696B" w:rsidRDefault="0017696B" w:rsidP="00176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17696B" w:rsidRDefault="0017696B" w:rsidP="0017696B">
      <w:pPr>
        <w:rPr>
          <w:rFonts w:ascii="Times New Roman" w:hAnsi="Times New Roman" w:cs="Times New Roman"/>
        </w:rPr>
      </w:pPr>
    </w:p>
    <w:p w:rsidR="0017696B" w:rsidRDefault="0017696B" w:rsidP="0017696B">
      <w:pPr>
        <w:rPr>
          <w:rFonts w:ascii="Times New Roman" w:hAnsi="Times New Roman" w:cs="Times New Roman"/>
        </w:rPr>
      </w:pPr>
    </w:p>
    <w:p w:rsidR="0017696B" w:rsidRDefault="0017696B" w:rsidP="00176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March 2017</w:t>
      </w:r>
    </w:p>
    <w:p w:rsidR="006B2F86" w:rsidRPr="00E71FC3" w:rsidRDefault="001769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96B" w:rsidRDefault="0017696B" w:rsidP="00E71FC3">
      <w:r>
        <w:separator/>
      </w:r>
    </w:p>
  </w:endnote>
  <w:endnote w:type="continuationSeparator" w:id="0">
    <w:p w:rsidR="0017696B" w:rsidRDefault="0017696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96B" w:rsidRDefault="0017696B" w:rsidP="00E71FC3">
      <w:r>
        <w:separator/>
      </w:r>
    </w:p>
  </w:footnote>
  <w:footnote w:type="continuationSeparator" w:id="0">
    <w:p w:rsidR="0017696B" w:rsidRDefault="0017696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96B"/>
    <w:rsid w:val="0017696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D6D8D3-C947-4BBD-86AE-E06EDAD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7696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2017-03-31T19:00:00Z</dcterms:created>
  <dcterms:modified xsi:type="dcterms:W3CDTF">2017-03-31T19:01:00Z</dcterms:modified>
</cp:coreProperties>
</file>